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3F" w:rsidRPr="00C50721" w:rsidRDefault="0085083F" w:rsidP="00C50721">
      <w:pPr>
        <w:spacing w:after="0"/>
        <w:rPr>
          <w:rFonts w:ascii="Comic Sans MS" w:hAnsi="Comic Sans MS" w:cs="Comic Sans MS"/>
          <w:i/>
          <w:iCs/>
        </w:rPr>
      </w:pPr>
      <w:r w:rsidRPr="00C50721">
        <w:rPr>
          <w:rFonts w:ascii="Comic Sans MS" w:hAnsi="Comic Sans MS" w:cs="Comic Sans MS"/>
          <w:i/>
          <w:iCs/>
        </w:rPr>
        <w:t>I-Gök gürültüsü           II-Rüzgar          III-Saat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1-Yukarıda verilenlerden hangileri doğal ses kaynağıdır?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A-Yalnız II                      B-Yalnız III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C-I-II                              D-II-III</w:t>
      </w:r>
    </w:p>
    <w:p w:rsidR="0085083F" w:rsidRPr="008E6B3A" w:rsidRDefault="0085083F" w:rsidP="00C50721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2-Ses ile ilgili olarak aşağıdaki ifadelerden hangisi doğrudur?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A-Ses kaynağından uzaklaştıkça ses şiddeti artar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B-Ses kaynağına yaklaşırsak sesin şiddeti artar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C-Sesin şiddetini hiçbir şekilde değiştiremeyiz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D-Ses kaynağından çıkan sesi her yerde aynı şiddette duyarız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</w:p>
    <w:p w:rsidR="0085083F" w:rsidRPr="00973E0B" w:rsidRDefault="0085083F" w:rsidP="00C50721">
      <w:pPr>
        <w:spacing w:after="0"/>
        <w:rPr>
          <w:rFonts w:ascii="Comic Sans MS" w:hAnsi="Comic Sans MS" w:cs="Comic Sans MS"/>
          <w:i/>
          <w:iCs/>
        </w:rPr>
      </w:pPr>
      <w:r w:rsidRPr="00973E0B">
        <w:rPr>
          <w:rFonts w:ascii="Comic Sans MS" w:hAnsi="Comic Sans MS" w:cs="Comic Sans MS"/>
          <w:i/>
          <w:iCs/>
        </w:rPr>
        <w:t>I-Bağırarak satış yapan pazarcılar</w:t>
      </w:r>
    </w:p>
    <w:p w:rsidR="0085083F" w:rsidRPr="00973E0B" w:rsidRDefault="0085083F" w:rsidP="00C50721">
      <w:pPr>
        <w:spacing w:after="0"/>
        <w:rPr>
          <w:rFonts w:ascii="Comic Sans MS" w:hAnsi="Comic Sans MS" w:cs="Comic Sans MS"/>
          <w:i/>
          <w:iCs/>
        </w:rPr>
      </w:pPr>
      <w:r w:rsidRPr="00973E0B">
        <w:rPr>
          <w:rFonts w:ascii="Comic Sans MS" w:hAnsi="Comic Sans MS" w:cs="Comic Sans MS"/>
          <w:i/>
          <w:iCs/>
        </w:rPr>
        <w:t>II-Çok yüksek sesle dinlediğimiz müzik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 w:rsidRPr="00973E0B">
        <w:rPr>
          <w:rFonts w:ascii="Comic Sans MS" w:hAnsi="Comic Sans MS" w:cs="Comic Sans MS"/>
          <w:i/>
          <w:iCs/>
        </w:rPr>
        <w:t>III-Otomobillerin korna sesleri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3-Yukarıda verilenlerden hangileri ses kirliliğine sebep olur?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A-Yalnız I                           B-I ve II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C-II ve III                         D-I, II ve III</w:t>
      </w:r>
    </w:p>
    <w:p w:rsidR="0085083F" w:rsidRPr="008E6B3A" w:rsidRDefault="0085083F" w:rsidP="00C50721">
      <w:pPr>
        <w:spacing w:after="0"/>
        <w:rPr>
          <w:rFonts w:ascii="Comic Sans MS" w:hAnsi="Comic Sans MS" w:cs="Comic Sans MS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63"/>
        <w:gridCol w:w="2764"/>
      </w:tblGrid>
      <w:tr w:rsidR="0085083F" w:rsidRPr="00FC3AAE">
        <w:tc>
          <w:tcPr>
            <w:tcW w:w="2763" w:type="dxa"/>
            <w:shd w:val="clear" w:color="auto" w:fill="DAEEF3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Doğal ışık kaynakları</w:t>
            </w:r>
          </w:p>
        </w:tc>
        <w:tc>
          <w:tcPr>
            <w:tcW w:w="2764" w:type="dxa"/>
            <w:shd w:val="clear" w:color="auto" w:fill="DAEEF3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Yapay ışık kaynakları</w:t>
            </w:r>
          </w:p>
        </w:tc>
      </w:tr>
      <w:tr w:rsidR="0085083F" w:rsidRPr="00FC3AAE">
        <w:tc>
          <w:tcPr>
            <w:tcW w:w="2763" w:type="dxa"/>
            <w:shd w:val="clear" w:color="auto" w:fill="FDE9D9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a-güneş</w:t>
            </w:r>
          </w:p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b-el feneri</w:t>
            </w:r>
          </w:p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c-yıldız</w:t>
            </w:r>
          </w:p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2764" w:type="dxa"/>
            <w:shd w:val="clear" w:color="auto" w:fill="FDE9D9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d-ateş böceği</w:t>
            </w:r>
          </w:p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e-mum</w:t>
            </w:r>
          </w:p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f-salon lambası</w:t>
            </w:r>
          </w:p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g-floresan lamba</w:t>
            </w:r>
          </w:p>
        </w:tc>
      </w:tr>
    </w:tbl>
    <w:p w:rsidR="0085083F" w:rsidRPr="00973E0B" w:rsidRDefault="0085083F" w:rsidP="00C50721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4-Yukarıdaki tabloda ışık kaynakları yanlış olarak gruplandırılmıştır. Bu yanlışlığın düzeltilmesi için hangisi yapılmalıdır? 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A-b ile d yer değiştirilmeli 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B-a ile g yer değiştirilmeli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C-f diğer gruba geçirilmeli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D-c diğer gruba geçirilmeli</w:t>
      </w:r>
    </w:p>
    <w:p w:rsidR="0085083F" w:rsidRPr="008E6B3A" w:rsidRDefault="0085083F" w:rsidP="00C50721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5-Aşağıdaki ışık kaynaklarından hangisi ampulün icadından önce kullanılıyordu?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A-Kandil                       B-Masa lambası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C-El feneri                   D-Floresan lamba</w:t>
      </w:r>
    </w:p>
    <w:p w:rsidR="0085083F" w:rsidRPr="008E6B3A" w:rsidRDefault="0085083F" w:rsidP="00C50721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6-Ampulü kim icat etmiştir?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A-Sokrates                           B-Edison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C-Wright kardeşler              D-Graham Bell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I-Piyona sesi                           II-Uçak sesi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III-Korna sesi                        IV-Kuş sesi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7-Yukarıdaki ses kaynaklarını bir grup yaparsak hangisi dışarıda kalır?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A-I               B-II                C-III              D-IV</w:t>
      </w:r>
    </w:p>
    <w:p w:rsidR="0085083F" w:rsidRPr="005A7D55" w:rsidRDefault="0085083F" w:rsidP="00C50721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8-Sesin işitilmesi ile ilgili olarak aşağıdaki bilgilerden hangisi doğrudur?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A-Büyük kulaklı insanlar her sesi duyarlar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B-İnsanlar her sesi rahatça duyabilir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C-Gürültülü ortamlarda seslerin işitilmesi zorlaşır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D-Sesin  kaynağından uzaklaşırsak sesi daha rahat duyarız</w:t>
      </w:r>
    </w:p>
    <w:p w:rsidR="0085083F" w:rsidRPr="005A7D55" w:rsidRDefault="0085083F" w:rsidP="00C50721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Pr="00FE69CE" w:rsidRDefault="0085083F" w:rsidP="00C50721">
      <w:pPr>
        <w:spacing w:after="0"/>
        <w:rPr>
          <w:rFonts w:ascii="Comic Sans MS" w:hAnsi="Comic Sans MS" w:cs="Comic Sans MS"/>
          <w:i/>
          <w:iCs/>
        </w:rPr>
      </w:pPr>
      <w:r w:rsidRPr="00FE69CE">
        <w:rPr>
          <w:rFonts w:ascii="Comic Sans MS" w:hAnsi="Comic Sans MS" w:cs="Comic Sans MS"/>
          <w:i/>
          <w:iCs/>
        </w:rPr>
        <w:t>I-Televizyona yakından bakmamalıyız</w:t>
      </w:r>
    </w:p>
    <w:p w:rsidR="0085083F" w:rsidRPr="00FE69CE" w:rsidRDefault="0085083F" w:rsidP="00C50721">
      <w:pPr>
        <w:spacing w:after="0"/>
        <w:rPr>
          <w:rFonts w:ascii="Comic Sans MS" w:hAnsi="Comic Sans MS" w:cs="Comic Sans MS"/>
          <w:i/>
          <w:iCs/>
        </w:rPr>
      </w:pPr>
      <w:r w:rsidRPr="00FE69CE">
        <w:rPr>
          <w:rFonts w:ascii="Comic Sans MS" w:hAnsi="Comic Sans MS" w:cs="Comic Sans MS"/>
          <w:i/>
          <w:iCs/>
        </w:rPr>
        <w:t>II-Güneşe çıplak gözle bakmamalıyız</w:t>
      </w:r>
    </w:p>
    <w:p w:rsidR="0085083F" w:rsidRPr="00FE69CE" w:rsidRDefault="0085083F" w:rsidP="00C50721">
      <w:pPr>
        <w:spacing w:after="0"/>
        <w:rPr>
          <w:rFonts w:ascii="Comic Sans MS" w:hAnsi="Comic Sans MS" w:cs="Comic Sans MS"/>
          <w:i/>
          <w:iCs/>
        </w:rPr>
      </w:pPr>
      <w:r w:rsidRPr="00FE69CE">
        <w:rPr>
          <w:rFonts w:ascii="Comic Sans MS" w:hAnsi="Comic Sans MS" w:cs="Comic Sans MS"/>
          <w:i/>
          <w:iCs/>
        </w:rPr>
        <w:t>III-Bilgisayar ekranına uzun süre bakmamalıyız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9-Göz sağlığımız için yukarıdakilerden hangilerine dikkat etmeliyiz?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A-Sadece I                       B-Sadece III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C-I ve II                          D-I, II ve III</w:t>
      </w:r>
    </w:p>
    <w:p w:rsidR="0085083F" w:rsidRPr="005A7D55" w:rsidRDefault="0085083F" w:rsidP="00C50721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10-Aşağıdakilerden hangisi doğal ses kaynağıdır?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A-Gök gürültüsü                  B-Flüt sesi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C-Gitar sesi                         D-Davul sesi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42"/>
        <w:gridCol w:w="1842"/>
        <w:gridCol w:w="1843"/>
      </w:tblGrid>
      <w:tr w:rsidR="0085083F" w:rsidRPr="00FC3AAE">
        <w:tc>
          <w:tcPr>
            <w:tcW w:w="1842" w:type="dxa"/>
            <w:shd w:val="clear" w:color="auto" w:fill="DAEEF3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1-mum</w:t>
            </w:r>
          </w:p>
        </w:tc>
        <w:tc>
          <w:tcPr>
            <w:tcW w:w="1842" w:type="dxa"/>
            <w:shd w:val="clear" w:color="auto" w:fill="DAEEF3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2-meşale</w:t>
            </w:r>
          </w:p>
        </w:tc>
        <w:tc>
          <w:tcPr>
            <w:tcW w:w="1843" w:type="dxa"/>
            <w:shd w:val="clear" w:color="auto" w:fill="DAEEF3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3-floresan</w:t>
            </w:r>
          </w:p>
        </w:tc>
      </w:tr>
      <w:tr w:rsidR="0085083F" w:rsidRPr="00FC3AAE">
        <w:tc>
          <w:tcPr>
            <w:tcW w:w="1842" w:type="dxa"/>
            <w:shd w:val="clear" w:color="auto" w:fill="DAEEF3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4-gaz lambası</w:t>
            </w:r>
          </w:p>
        </w:tc>
        <w:tc>
          <w:tcPr>
            <w:tcW w:w="1842" w:type="dxa"/>
            <w:shd w:val="clear" w:color="auto" w:fill="DAEEF3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5-ampul</w:t>
            </w:r>
          </w:p>
        </w:tc>
        <w:tc>
          <w:tcPr>
            <w:tcW w:w="1843" w:type="dxa"/>
            <w:shd w:val="clear" w:color="auto" w:fill="DAEEF3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6-yağ lambası</w:t>
            </w:r>
          </w:p>
        </w:tc>
      </w:tr>
    </w:tbl>
    <w:p w:rsidR="0085083F" w:rsidRPr="00406138" w:rsidRDefault="0085083F" w:rsidP="00C50721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11-Yukarıda tarih boyunca aydınlatmada kullanılan bazı araçlar verilmiştir.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Bunların geçmişten günümüze doğru sıralanışı hangi seçenekte verilmiştir?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A-6-4-2-1-3-5                   B-1-3-5-6-4-3</w:t>
      </w:r>
    </w:p>
    <w:p w:rsidR="0085083F" w:rsidRDefault="0085083F" w:rsidP="00C50721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C-2-6-1-4-5-3                    D-2-4-1-5-6-3</w:t>
      </w:r>
    </w:p>
    <w:p w:rsidR="0085083F" w:rsidRPr="005A7D55" w:rsidRDefault="0085083F" w:rsidP="00C50721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12-Aşağıdakilerden hangisi yönünü çıkardığı çok yüksek sesle bulur?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A-Köpek                             B-Güvercin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C-Yarasa                            D-Kedi</w:t>
      </w:r>
    </w:p>
    <w:p w:rsidR="0085083F" w:rsidRPr="005A7D55" w:rsidRDefault="0085083F" w:rsidP="008467D0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13-</w:t>
      </w:r>
      <w:r w:rsidRPr="008467D0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Aşağıdakilerden hangisinin çıkardığı ses diğerlerinden daha şiddetlidir?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A-Kuş sesi                         B-Uçak sesi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C-Otomobil sesi                D-Televizyon sesi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14-Ses aşağıdakilerden hangisinde diğerlerine göre daha hızlı yayılır?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A-Hava                           B-Metal eşyalar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C-Su                               D-Uzay</w:t>
      </w:r>
    </w:p>
    <w:p w:rsidR="0085083F" w:rsidRPr="00A92558" w:rsidRDefault="0085083F" w:rsidP="008467D0">
      <w:pPr>
        <w:spacing w:after="0"/>
        <w:rPr>
          <w:rFonts w:ascii="Comic Sans MS" w:hAnsi="Comic Sans MS" w:cs="Comic Sans MS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9"/>
        <w:gridCol w:w="4934"/>
      </w:tblGrid>
      <w:tr w:rsidR="0085083F" w:rsidRPr="00FC3AAE">
        <w:tc>
          <w:tcPr>
            <w:tcW w:w="392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I-</w:t>
            </w:r>
          </w:p>
        </w:tc>
        <w:tc>
          <w:tcPr>
            <w:tcW w:w="5135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Sesin şiddetine ……………………………… deriz</w:t>
            </w:r>
          </w:p>
        </w:tc>
      </w:tr>
      <w:tr w:rsidR="0085083F" w:rsidRPr="00FC3AAE">
        <w:tc>
          <w:tcPr>
            <w:tcW w:w="392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II-</w:t>
            </w:r>
          </w:p>
        </w:tc>
        <w:tc>
          <w:tcPr>
            <w:tcW w:w="5135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İnsanları rahatsız eden seslere ……………………………………………… denir</w:t>
            </w:r>
          </w:p>
        </w:tc>
      </w:tr>
      <w:tr w:rsidR="0085083F" w:rsidRPr="00FC3AAE">
        <w:tc>
          <w:tcPr>
            <w:tcW w:w="392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III-</w:t>
            </w:r>
          </w:p>
        </w:tc>
        <w:tc>
          <w:tcPr>
            <w:tcW w:w="5135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Ses dalgalar halinde ……………………… yayılır.</w:t>
            </w:r>
          </w:p>
        </w:tc>
      </w:tr>
    </w:tbl>
    <w:p w:rsidR="0085083F" w:rsidRPr="00747A55" w:rsidRDefault="0085083F" w:rsidP="008467D0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15-Ses ile ilgili verilen cümlelerde boş bırakılan yerlere aşağıdaki sözcükler uygun olarak yerleştirilirse hangisi boşta kalır?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  gürültü                            B-her yöne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  doğal                                D-ses kirliliği</w:t>
      </w:r>
    </w:p>
    <w:p w:rsidR="0085083F" w:rsidRPr="00A92558" w:rsidRDefault="0085083F" w:rsidP="008467D0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Pr="00EE1ECE" w:rsidRDefault="0085083F" w:rsidP="008467D0">
      <w:pPr>
        <w:spacing w:after="0"/>
        <w:rPr>
          <w:rFonts w:ascii="Comic Sans MS" w:hAnsi="Comic Sans MS" w:cs="Comic Sans MS"/>
          <w:i/>
          <w:iCs/>
        </w:rPr>
      </w:pPr>
      <w:r w:rsidRPr="00EE1ECE">
        <w:rPr>
          <w:rFonts w:ascii="Comic Sans MS" w:hAnsi="Comic Sans MS" w:cs="Comic Sans MS"/>
          <w:i/>
          <w:iCs/>
        </w:rPr>
        <w:t>I-Dikkat dağınıklığı             II-Baş ağrısı</w:t>
      </w:r>
    </w:p>
    <w:p w:rsidR="0085083F" w:rsidRPr="00EE1ECE" w:rsidRDefault="0085083F" w:rsidP="008467D0">
      <w:pPr>
        <w:spacing w:after="0"/>
        <w:rPr>
          <w:rFonts w:ascii="Comic Sans MS" w:hAnsi="Comic Sans MS" w:cs="Comic Sans MS"/>
          <w:i/>
          <w:iCs/>
        </w:rPr>
      </w:pPr>
      <w:r w:rsidRPr="00EE1ECE">
        <w:rPr>
          <w:rFonts w:ascii="Comic Sans MS" w:hAnsi="Comic Sans MS" w:cs="Comic Sans MS"/>
          <w:i/>
          <w:iCs/>
        </w:rPr>
        <w:t>III-Görme bozukluğu          IV-Stres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16-Gürültülü bir ortamda uzun süre çalışan bir kişide yukarıdaki olumsuzluklardan hangileri görülür?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A-I ve III                         B-I-III ve IV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C-I, II ve IV                     D-I-II-III ve IV</w:t>
      </w:r>
    </w:p>
    <w:p w:rsidR="0085083F" w:rsidRPr="00A92558" w:rsidRDefault="0085083F" w:rsidP="008467D0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17-Çevremizdeki varlıkları görebilmemiz için ortamda ışık bulunması gerekir.Buna göre bir ağacı görebilmemiz için aşağıdakilerden hangisinin gerçekleşmesi gerekir?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A-Gözümüzden çıkan ışığın ağacın üzerine düşmesi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B-Güneşten gelen ışığın ağaca değmesi ve ağaçtan gözümüze gelmesi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C-Ağaç  ışık kaynağı olduğu için ağacın ışık yayması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D-Gözümüzden çıkan ışığın önce güneşe sonra güneşten ağaca gelmesi</w:t>
      </w:r>
    </w:p>
    <w:p w:rsidR="0085083F" w:rsidRPr="00A92558" w:rsidRDefault="0085083F" w:rsidP="008467D0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18-   Aşağıdaki bilgilerden hangisi doğrudur?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A-İlk kullanılan yapay ışık kaynağı ampuldür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B-Floresan lamba mumdan önce icat edilmiştir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C-Meşale ve gaz lambası elektrikle çalışır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D-En büyük ısı ve ışık kaynağımız Güneştir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19-Bazı cisimler üzerine ışık geldiğinde ışık kaynağı gibi parlak görünürler. Aşağıdakilerden hangisi bu cisimlere örnek değildir?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A-ayna                               B-toprak          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C-reklektör                        D-alüminyum folyo  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84"/>
        <w:gridCol w:w="1843"/>
      </w:tblGrid>
      <w:tr w:rsidR="0085083F" w:rsidRPr="00FC3AAE">
        <w:tc>
          <w:tcPr>
            <w:tcW w:w="1984" w:type="dxa"/>
            <w:shd w:val="clear" w:color="auto" w:fill="DBE5F1"/>
          </w:tcPr>
          <w:p w:rsidR="0085083F" w:rsidRPr="00FC3AAE" w:rsidRDefault="0085083F" w:rsidP="00FC3AAE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Yer</w:t>
            </w:r>
          </w:p>
        </w:tc>
        <w:tc>
          <w:tcPr>
            <w:tcW w:w="1843" w:type="dxa"/>
            <w:shd w:val="clear" w:color="auto" w:fill="DBE5F1"/>
          </w:tcPr>
          <w:p w:rsidR="0085083F" w:rsidRPr="00FC3AAE" w:rsidRDefault="0085083F" w:rsidP="00FC3AAE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Sesin Şiddeti</w:t>
            </w:r>
          </w:p>
        </w:tc>
      </w:tr>
      <w:tr w:rsidR="0085083F" w:rsidRPr="00FC3AAE">
        <w:tc>
          <w:tcPr>
            <w:tcW w:w="1984" w:type="dxa"/>
          </w:tcPr>
          <w:p w:rsidR="0085083F" w:rsidRPr="00FC3AAE" w:rsidRDefault="0085083F" w:rsidP="00FC3AAE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1</w:t>
            </w:r>
          </w:p>
        </w:tc>
        <w:tc>
          <w:tcPr>
            <w:tcW w:w="1843" w:type="dxa"/>
          </w:tcPr>
          <w:p w:rsidR="0085083F" w:rsidRPr="00FC3AAE" w:rsidRDefault="0085083F" w:rsidP="00FC3AAE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oval id="_x0000_s1026" style="position:absolute;left:0;text-align:left;margin-left:46.1pt;margin-top:2.95pt;width:7.15pt;height:7.15pt;z-index:251650048;mso-position-horizontal-relative:text;mso-position-vertical-relative:text" fillcolor="#c0504d" strokecolor="#f2f2f2" strokeweight="3pt">
                  <v:shadow on="t" type="perspective" color="#622423" opacity=".5" offset="1pt" offset2="-1pt"/>
                </v:oval>
              </w:pict>
            </w:r>
            <w:r>
              <w:rPr>
                <w:noProof/>
              </w:rPr>
              <w:pict>
                <v:oval id="_x0000_s1027" style="position:absolute;left:0;text-align:left;margin-left:34.1pt;margin-top:2.95pt;width:7.15pt;height:7.15pt;z-index:251649024;mso-position-horizontal-relative:text;mso-position-vertical-relative:text" fillcolor="#c0504d" strokecolor="#f2f2f2" strokeweight="3pt">
                  <v:shadow on="t" type="perspective" color="#622423" opacity=".5" offset="1pt" offset2="-1pt"/>
                </v:oval>
              </w:pict>
            </w:r>
            <w:r>
              <w:rPr>
                <w:noProof/>
              </w:rPr>
              <w:pict>
                <v:oval id="_x0000_s1028" style="position:absolute;left:0;text-align:left;margin-left:22.1pt;margin-top:2.95pt;width:7.15pt;height:7.15pt;z-index:251648000;mso-position-horizontal-relative:text;mso-position-vertical-relative:text" fillcolor="#c0504d" strokecolor="#f2f2f2" strokeweight="3pt">
                  <v:shadow on="t" type="perspective" color="#622423" opacity=".5" offset="1pt" offset2="-1pt"/>
                </v:oval>
              </w:pict>
            </w:r>
            <w:r>
              <w:rPr>
                <w:noProof/>
              </w:rPr>
              <w:pict>
                <v:oval id="_x0000_s1029" style="position:absolute;left:0;text-align:left;margin-left:10.1pt;margin-top:2.95pt;width:7.15pt;height:7.15pt;z-index:251646976;mso-position-horizontal-relative:text;mso-position-vertical-relative:text" fillcolor="#c0504d" strokecolor="#f2f2f2" strokeweight="3pt">
                  <v:shadow on="t" type="perspective" color="#622423" opacity=".5" offset="1pt" offset2="-1pt"/>
                </v:oval>
              </w:pict>
            </w:r>
          </w:p>
        </w:tc>
      </w:tr>
      <w:tr w:rsidR="0085083F" w:rsidRPr="00FC3AAE">
        <w:tc>
          <w:tcPr>
            <w:tcW w:w="1984" w:type="dxa"/>
          </w:tcPr>
          <w:p w:rsidR="0085083F" w:rsidRPr="00FC3AAE" w:rsidRDefault="0085083F" w:rsidP="00FC3AAE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2</w:t>
            </w:r>
          </w:p>
        </w:tc>
        <w:tc>
          <w:tcPr>
            <w:tcW w:w="1843" w:type="dxa"/>
          </w:tcPr>
          <w:p w:rsidR="0085083F" w:rsidRPr="00FC3AAE" w:rsidRDefault="0085083F" w:rsidP="00FC3AAE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oval id="_x0000_s1030" style="position:absolute;left:0;text-align:left;margin-left:10.1pt;margin-top:5.15pt;width:7.15pt;height:7.15pt;z-index:251651072;mso-position-horizontal-relative:text;mso-position-vertical-relative:text" fillcolor="#c0504d" strokecolor="#f2f2f2" strokeweight="3pt">
                  <v:shadow on="t" type="perspective" color="#622423" opacity=".5" offset="1pt" offset2="-1pt"/>
                </v:oval>
              </w:pict>
            </w:r>
          </w:p>
        </w:tc>
      </w:tr>
      <w:tr w:rsidR="0085083F" w:rsidRPr="00FC3AAE">
        <w:tc>
          <w:tcPr>
            <w:tcW w:w="1984" w:type="dxa"/>
          </w:tcPr>
          <w:p w:rsidR="0085083F" w:rsidRPr="00FC3AAE" w:rsidRDefault="0085083F" w:rsidP="00FC3AAE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3</w:t>
            </w:r>
          </w:p>
        </w:tc>
        <w:tc>
          <w:tcPr>
            <w:tcW w:w="1843" w:type="dxa"/>
          </w:tcPr>
          <w:p w:rsidR="0085083F" w:rsidRPr="00FC3AAE" w:rsidRDefault="0085083F" w:rsidP="00FC3AAE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oval id="_x0000_s1031" style="position:absolute;left:0;text-align:left;margin-left:68.95pt;margin-top:4.65pt;width:7.15pt;height:7.15pt;z-index:251657216;mso-position-horizontal-relative:text;mso-position-vertical-relative:text" fillcolor="#c0504d" strokecolor="#f2f2f2" strokeweight="3pt">
                  <v:shadow on="t" type="perspective" color="#622423" opacity=".5" offset="1pt" offset2="-1pt"/>
                </v:oval>
              </w:pict>
            </w:r>
            <w:r>
              <w:rPr>
                <w:noProof/>
              </w:rPr>
              <w:pict>
                <v:oval id="_x0000_s1032" style="position:absolute;left:0;text-align:left;margin-left:22.1pt;margin-top:4.65pt;width:7.15pt;height:7.15pt;z-index:251655168;mso-position-horizontal-relative:text;mso-position-vertical-relative:text" fillcolor="#c0504d" strokecolor="#f2f2f2" strokeweight="3pt">
                  <v:shadow on="t" type="perspective" color="#622423" opacity=".5" offset="1pt" offset2="-1pt"/>
                </v:oval>
              </w:pict>
            </w:r>
            <w:r>
              <w:rPr>
                <w:noProof/>
              </w:rPr>
              <w:pict>
                <v:oval id="_x0000_s1033" style="position:absolute;left:0;text-align:left;margin-left:10.1pt;margin-top:4.65pt;width:7.15pt;height:7.15pt;z-index:251652096;mso-position-horizontal-relative:text;mso-position-vertical-relative:text" fillcolor="#c0504d" strokecolor="#f2f2f2" strokeweight="3pt">
                  <v:shadow on="t" type="perspective" color="#622423" opacity=".5" offset="1pt" offset2="-1pt"/>
                </v:oval>
              </w:pict>
            </w:r>
            <w:r>
              <w:rPr>
                <w:noProof/>
              </w:rPr>
              <w:pict>
                <v:oval id="_x0000_s1034" style="position:absolute;left:0;text-align:left;margin-left:57.8pt;margin-top:4.65pt;width:7.15pt;height:7.15pt;z-index:251656192;mso-position-horizontal-relative:text;mso-position-vertical-relative:text" fillcolor="#c0504d" strokecolor="#f2f2f2" strokeweight="3pt">
                  <v:shadow on="t" type="perspective" color="#622423" opacity=".5" offset="1pt" offset2="-1pt"/>
                </v:oval>
              </w:pict>
            </w:r>
            <w:r>
              <w:rPr>
                <w:noProof/>
              </w:rPr>
              <w:pict>
                <v:oval id="_x0000_s1035" style="position:absolute;left:0;text-align:left;margin-left:46.1pt;margin-top:4.65pt;width:7.15pt;height:7.15pt;z-index:251654144;mso-position-horizontal-relative:text;mso-position-vertical-relative:text" fillcolor="#c0504d" strokecolor="#f2f2f2" strokeweight="3pt">
                  <v:shadow on="t" type="perspective" color="#622423" opacity=".5" offset="1pt" offset2="-1pt"/>
                </v:oval>
              </w:pict>
            </w:r>
            <w:r>
              <w:rPr>
                <w:noProof/>
              </w:rPr>
              <w:pict>
                <v:oval id="_x0000_s1036" style="position:absolute;left:0;text-align:left;margin-left:34.1pt;margin-top:4.65pt;width:7.15pt;height:7.15pt;z-index:251653120;mso-position-horizontal-relative:text;mso-position-vertical-relative:text" fillcolor="#c0504d" strokecolor="#f2f2f2" strokeweight="3pt">
                  <v:shadow on="t" type="perspective" color="#622423" opacity=".5" offset="1pt" offset2="-1pt"/>
                </v:oval>
              </w:pict>
            </w:r>
          </w:p>
        </w:tc>
      </w:tr>
    </w:tbl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20- Yukarıdaki tabloda bazı yerlerdeki ses şiddeti dereceyle gösterilmiştir. Buna göre bu yerler için verilen bilgilerden hangisi doğrudur?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A-1.mekan en gürültülü yerdir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B-2.yer bir kütüphane olabilir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C-3.yer en sessiz yerdir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D-1. yerdeki sesin şiddeti 3. yerden fazladır           </w:t>
      </w:r>
    </w:p>
    <w:p w:rsidR="0085083F" w:rsidRDefault="0085083F" w:rsidP="008467D0">
      <w:pPr>
        <w:spacing w:after="0"/>
        <w:rPr>
          <w:rFonts w:ascii="Comic Sans MS" w:hAnsi="Comic Sans MS" w:cs="Comic Sans MS"/>
        </w:rPr>
      </w:pP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21-Aşağıdaki araçlardan hangisinin en önemli amacı sesi daha uzak yerlere taşımaktır?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A-İşitme cihazı                    B-Stetoskop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C-Elektrikli süpürge              D-Hoparlör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22-Aşağıdaki aydınlatma araçlarından hangisi diğerlerinden farklı bir enerji kullanarak ışık yayar?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A-Masa lambası                    B-Sokak lambası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C-TV ekranı                          D-Gaz lambası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23-Aşağıdaki araçlardan hangisi hem ışık hem de ses kaynağıdır?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A-Lamba                           B-Televizyon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C-Gitar                             D-Flüt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</w:p>
    <w:p w:rsidR="0085083F" w:rsidRPr="00696EAA" w:rsidRDefault="0085083F" w:rsidP="00696EAA">
      <w:pPr>
        <w:spacing w:after="0"/>
        <w:rPr>
          <w:rFonts w:ascii="Comic Sans MS" w:hAnsi="Comic Sans MS" w:cs="Comic Sans MS"/>
          <w:i/>
          <w:iCs/>
        </w:rPr>
      </w:pPr>
      <w:r w:rsidRPr="00696EAA">
        <w:rPr>
          <w:rFonts w:ascii="Comic Sans MS" w:hAnsi="Comic Sans MS" w:cs="Comic Sans MS"/>
          <w:i/>
          <w:iCs/>
        </w:rPr>
        <w:t>I-Ateş böceği        II-Güneş            III-Lamba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24-Yukarıdaki ışık kaynaklarının ortak özelliği aşağıdakilerden hangisidir?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A-Hepside doğal ışık kaynağıdır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B-Hepside cansız ışık kaynaklarıdır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C-Hepside etraflarına ışık saçarlar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D-Hepside doğal ışık kaynağıdır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2229"/>
        <w:gridCol w:w="464"/>
        <w:gridCol w:w="2300"/>
      </w:tblGrid>
      <w:tr w:rsidR="0085083F" w:rsidRPr="00FC3AAE">
        <w:tc>
          <w:tcPr>
            <w:tcW w:w="534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1</w:t>
            </w:r>
          </w:p>
        </w:tc>
        <w:tc>
          <w:tcPr>
            <w:tcW w:w="2229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Ampul</w:t>
            </w:r>
          </w:p>
        </w:tc>
        <w:tc>
          <w:tcPr>
            <w:tcW w:w="464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3</w:t>
            </w:r>
          </w:p>
        </w:tc>
        <w:tc>
          <w:tcPr>
            <w:tcW w:w="2300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Mum</w:t>
            </w:r>
          </w:p>
        </w:tc>
      </w:tr>
      <w:tr w:rsidR="0085083F" w:rsidRPr="00FC3AAE">
        <w:tc>
          <w:tcPr>
            <w:tcW w:w="534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2</w:t>
            </w:r>
          </w:p>
        </w:tc>
        <w:tc>
          <w:tcPr>
            <w:tcW w:w="2229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Gaz lambası</w:t>
            </w:r>
          </w:p>
        </w:tc>
        <w:tc>
          <w:tcPr>
            <w:tcW w:w="464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4</w:t>
            </w:r>
          </w:p>
        </w:tc>
        <w:tc>
          <w:tcPr>
            <w:tcW w:w="2300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Güneş</w:t>
            </w:r>
          </w:p>
        </w:tc>
      </w:tr>
    </w:tbl>
    <w:p w:rsidR="0085083F" w:rsidRDefault="0085083F" w:rsidP="00696EAA">
      <w:pPr>
        <w:spacing w:after="0"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25-Yukarıdaki ışık kaynakları için hangisini söyleyemeyiz?</w:t>
      </w:r>
    </w:p>
    <w:p w:rsidR="0085083F" w:rsidRDefault="0085083F" w:rsidP="00696EAA">
      <w:pPr>
        <w:spacing w:after="0"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A-4. ışık kaynağı doğal ışık kaynağıdır</w:t>
      </w:r>
    </w:p>
    <w:p w:rsidR="0085083F" w:rsidRDefault="0085083F" w:rsidP="00696EAA">
      <w:pPr>
        <w:spacing w:after="0"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B-3. ışık kaynağı yapay ışık kaynağıdır</w:t>
      </w:r>
    </w:p>
    <w:p w:rsidR="0085083F" w:rsidRDefault="0085083F" w:rsidP="00696EAA">
      <w:pPr>
        <w:spacing w:after="0"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C-4. ışık kaynağını sadece geceleri görebiliriz</w:t>
      </w:r>
    </w:p>
    <w:p w:rsidR="0085083F" w:rsidRDefault="0085083F" w:rsidP="00696EAA">
      <w:pPr>
        <w:spacing w:after="0"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D-1 ve 2. Işık kaynakları en fazla ışığı yayanlardır</w:t>
      </w:r>
    </w:p>
    <w:p w:rsidR="0085083F" w:rsidRDefault="0085083F" w:rsidP="00696EAA">
      <w:pPr>
        <w:spacing w:after="0" w:line="240" w:lineRule="auto"/>
        <w:rPr>
          <w:rFonts w:ascii="Comic Sans MS" w:hAnsi="Comic Sans MS" w:cs="Comic Sans MS"/>
        </w:rPr>
      </w:pPr>
    </w:p>
    <w:p w:rsidR="0085083F" w:rsidRPr="00C50721" w:rsidRDefault="0085083F" w:rsidP="00696EAA">
      <w:pPr>
        <w:spacing w:after="0"/>
        <w:rPr>
          <w:rFonts w:ascii="Comic Sans MS" w:hAnsi="Comic Sans MS" w:cs="Comic Sans MS"/>
          <w:i/>
          <w:iCs/>
        </w:rPr>
      </w:pPr>
      <w:r w:rsidRPr="00C50721">
        <w:rPr>
          <w:rFonts w:ascii="Comic Sans MS" w:hAnsi="Comic Sans MS" w:cs="Comic Sans MS"/>
          <w:i/>
          <w:iCs/>
        </w:rPr>
        <w:t>I-Gök gürültüsü         II-Rüzgar         III-Saat</w:t>
      </w:r>
      <w:r>
        <w:rPr>
          <w:rFonts w:ascii="Comic Sans MS" w:hAnsi="Comic Sans MS" w:cs="Comic Sans MS"/>
          <w:i/>
          <w:iCs/>
        </w:rPr>
        <w:t xml:space="preserve"> 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1-Yukarıda verilenlerden hangileri doğal ses kaynağıdır?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A-Yalnız II                      B-Yalnız III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 w:rsidRPr="00696EAA">
        <w:rPr>
          <w:rFonts w:ascii="Comic Sans MS" w:hAnsi="Comic Sans MS" w:cs="Comic Sans MS"/>
          <w:highlight w:val="cyan"/>
        </w:rPr>
        <w:t>C-I-II</w:t>
      </w:r>
      <w:r>
        <w:rPr>
          <w:rFonts w:ascii="Comic Sans MS" w:hAnsi="Comic Sans MS" w:cs="Comic Sans MS"/>
        </w:rPr>
        <w:t xml:space="preserve">                              D-II-III</w:t>
      </w:r>
    </w:p>
    <w:p w:rsidR="0085083F" w:rsidRPr="008E6B3A" w:rsidRDefault="0085083F" w:rsidP="00696EAA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2-Ses ile ilgili olarak aşağıdaki ifadelerden hangisi doğrudur?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A-Ses kaynağından uzaklaştıkça ses şiddeti artar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 w:rsidRPr="00696EAA">
        <w:rPr>
          <w:rFonts w:ascii="Comic Sans MS" w:hAnsi="Comic Sans MS" w:cs="Comic Sans MS"/>
          <w:highlight w:val="cyan"/>
        </w:rPr>
        <w:t>B-Ses kaynağına yaklaşırsak sesin şiddeti artar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C-Sesin şiddetini hiçbir şekilde değiştiremeyiz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D-Ses kaynağından çıkan sesi her yerde aynı şiddette duyarız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</w:p>
    <w:p w:rsidR="0085083F" w:rsidRPr="00973E0B" w:rsidRDefault="0085083F" w:rsidP="00696EAA">
      <w:pPr>
        <w:spacing w:after="0"/>
        <w:rPr>
          <w:rFonts w:ascii="Comic Sans MS" w:hAnsi="Comic Sans MS" w:cs="Comic Sans MS"/>
          <w:i/>
          <w:iCs/>
        </w:rPr>
      </w:pPr>
      <w:r w:rsidRPr="00973E0B">
        <w:rPr>
          <w:rFonts w:ascii="Comic Sans MS" w:hAnsi="Comic Sans MS" w:cs="Comic Sans MS"/>
          <w:i/>
          <w:iCs/>
        </w:rPr>
        <w:t>I-Bağırarak satış yapan pazarcılar</w:t>
      </w:r>
    </w:p>
    <w:p w:rsidR="0085083F" w:rsidRPr="00973E0B" w:rsidRDefault="0085083F" w:rsidP="00696EAA">
      <w:pPr>
        <w:spacing w:after="0"/>
        <w:rPr>
          <w:rFonts w:ascii="Comic Sans MS" w:hAnsi="Comic Sans MS" w:cs="Comic Sans MS"/>
          <w:i/>
          <w:iCs/>
        </w:rPr>
      </w:pPr>
      <w:r w:rsidRPr="00973E0B">
        <w:rPr>
          <w:rFonts w:ascii="Comic Sans MS" w:hAnsi="Comic Sans MS" w:cs="Comic Sans MS"/>
          <w:i/>
          <w:iCs/>
        </w:rPr>
        <w:t>II-Çok yüksek sesle dinlediğimiz müzik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 w:rsidRPr="00973E0B">
        <w:rPr>
          <w:rFonts w:ascii="Comic Sans MS" w:hAnsi="Comic Sans MS" w:cs="Comic Sans MS"/>
          <w:i/>
          <w:iCs/>
        </w:rPr>
        <w:t>III-Otomobillerin korna sesleri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3-Yukarıda verilenlerden hangileri ses kirliliğine sebep olur?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A-Yalnız I                           B-I ve II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C-II ve III                         </w:t>
      </w:r>
      <w:r w:rsidRPr="00696EAA">
        <w:rPr>
          <w:rFonts w:ascii="Comic Sans MS" w:hAnsi="Comic Sans MS" w:cs="Comic Sans MS"/>
          <w:highlight w:val="cyan"/>
        </w:rPr>
        <w:t>D-I, II ve III</w:t>
      </w:r>
    </w:p>
    <w:p w:rsidR="0085083F" w:rsidRPr="008E6B3A" w:rsidRDefault="0085083F" w:rsidP="00696EAA">
      <w:pPr>
        <w:spacing w:after="0"/>
        <w:rPr>
          <w:rFonts w:ascii="Comic Sans MS" w:hAnsi="Comic Sans MS" w:cs="Comic Sans MS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63"/>
        <w:gridCol w:w="2764"/>
      </w:tblGrid>
      <w:tr w:rsidR="0085083F" w:rsidRPr="00FC3AAE">
        <w:tc>
          <w:tcPr>
            <w:tcW w:w="2763" w:type="dxa"/>
            <w:shd w:val="clear" w:color="auto" w:fill="DAEEF3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Doğal ışık kaynakları</w:t>
            </w:r>
          </w:p>
        </w:tc>
        <w:tc>
          <w:tcPr>
            <w:tcW w:w="2764" w:type="dxa"/>
            <w:shd w:val="clear" w:color="auto" w:fill="DAEEF3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Yapay ışık kaynakları</w:t>
            </w:r>
          </w:p>
        </w:tc>
      </w:tr>
      <w:tr w:rsidR="0085083F" w:rsidRPr="00FC3AAE">
        <w:tc>
          <w:tcPr>
            <w:tcW w:w="2763" w:type="dxa"/>
            <w:shd w:val="clear" w:color="auto" w:fill="FDE9D9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a-güneş</w:t>
            </w:r>
          </w:p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b-el feneri</w:t>
            </w:r>
          </w:p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c-yıldız</w:t>
            </w:r>
          </w:p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</w:p>
        </w:tc>
        <w:tc>
          <w:tcPr>
            <w:tcW w:w="2764" w:type="dxa"/>
            <w:shd w:val="clear" w:color="auto" w:fill="FDE9D9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d-ateş böceği</w:t>
            </w:r>
          </w:p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e-mum</w:t>
            </w:r>
          </w:p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f-salon lambası</w:t>
            </w:r>
          </w:p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g-floresan lamba</w:t>
            </w:r>
          </w:p>
        </w:tc>
      </w:tr>
    </w:tbl>
    <w:p w:rsidR="0085083F" w:rsidRPr="00973E0B" w:rsidRDefault="0085083F" w:rsidP="00696EAA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4-Yukarıdaki tabloda ışık kaynakları yanlış olarak gruplandırılmıştır. Bu yanlışlığın düzeltilmesi için hangisi yapılmalıdır? 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 w:rsidRPr="00696EAA">
        <w:rPr>
          <w:rFonts w:ascii="Comic Sans MS" w:hAnsi="Comic Sans MS" w:cs="Comic Sans MS"/>
          <w:highlight w:val="cyan"/>
        </w:rPr>
        <w:t>A-b ile d yer değiştirilmeli</w:t>
      </w:r>
      <w:r>
        <w:rPr>
          <w:rFonts w:ascii="Comic Sans MS" w:hAnsi="Comic Sans MS" w:cs="Comic Sans MS"/>
        </w:rPr>
        <w:t xml:space="preserve"> 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B-a ile g yer değiştirilmeli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C-f diğer gruba geçirilmeli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D-c diğer gruba geçirilmeli</w:t>
      </w:r>
    </w:p>
    <w:p w:rsidR="0085083F" w:rsidRPr="008E6B3A" w:rsidRDefault="0085083F" w:rsidP="00696EAA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5-Aşağıdaki ışık kaynaklarından hangisi ampulün icadından önce kullanılıyordu?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 w:rsidRPr="00696EAA">
        <w:rPr>
          <w:rFonts w:ascii="Comic Sans MS" w:hAnsi="Comic Sans MS" w:cs="Comic Sans MS"/>
          <w:highlight w:val="cyan"/>
        </w:rPr>
        <w:t>A-Kandil</w:t>
      </w:r>
      <w:r>
        <w:rPr>
          <w:rFonts w:ascii="Comic Sans MS" w:hAnsi="Comic Sans MS" w:cs="Comic Sans MS"/>
        </w:rPr>
        <w:t xml:space="preserve">                       B-Masa lambası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C-El feneri                   D-Floresan lamba</w:t>
      </w:r>
    </w:p>
    <w:p w:rsidR="0085083F" w:rsidRPr="008E6B3A" w:rsidRDefault="0085083F" w:rsidP="00696EAA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6-Ampulü kim icat etmiştir?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A-Sokrates                           </w:t>
      </w:r>
      <w:r w:rsidRPr="00696EAA">
        <w:rPr>
          <w:rFonts w:ascii="Comic Sans MS" w:hAnsi="Comic Sans MS" w:cs="Comic Sans MS"/>
          <w:highlight w:val="cyan"/>
        </w:rPr>
        <w:t>B-Edison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C-Wright kardeşler              D-Graham Bell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I-Piyona sesi                           II-Uçak sesi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III-Korna sesi                        IV-Kuş sesi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7-Yukarıdaki ses kaynaklarını bir grup yaparsak hangisi dışarıda kalır?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A-I               B-II                </w:t>
      </w:r>
      <w:r w:rsidRPr="00696EAA">
        <w:rPr>
          <w:rFonts w:ascii="Comic Sans MS" w:hAnsi="Comic Sans MS" w:cs="Comic Sans MS"/>
          <w:highlight w:val="cyan"/>
        </w:rPr>
        <w:t>C-III</w:t>
      </w:r>
      <w:r>
        <w:rPr>
          <w:rFonts w:ascii="Comic Sans MS" w:hAnsi="Comic Sans MS" w:cs="Comic Sans MS"/>
        </w:rPr>
        <w:t xml:space="preserve">              D-IV</w:t>
      </w:r>
    </w:p>
    <w:p w:rsidR="0085083F" w:rsidRPr="005A7D55" w:rsidRDefault="0085083F" w:rsidP="00696EAA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8-Sesin işitilmesi ile ilgili olarak aşağıdaki bilgilerden hangisi doğrudur?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A-Büyük kulaklı insanlar her sesi duyarlar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B-İnsanlar her sesi rahatça duyabilir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 w:rsidRPr="00696EAA">
        <w:rPr>
          <w:rFonts w:ascii="Comic Sans MS" w:hAnsi="Comic Sans MS" w:cs="Comic Sans MS"/>
          <w:highlight w:val="cyan"/>
        </w:rPr>
        <w:t>C-Gürültülü ortamlarda seslerin işitilmesi zorlaşır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D-Sesin  kaynağından uzaklaşırsak sesi daha rahat duyarız</w:t>
      </w:r>
    </w:p>
    <w:p w:rsidR="0085083F" w:rsidRPr="005A7D55" w:rsidRDefault="0085083F" w:rsidP="00696EAA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Pr="00FE69CE" w:rsidRDefault="0085083F" w:rsidP="00696EAA">
      <w:pPr>
        <w:spacing w:after="0"/>
        <w:rPr>
          <w:rFonts w:ascii="Comic Sans MS" w:hAnsi="Comic Sans MS" w:cs="Comic Sans MS"/>
          <w:i/>
          <w:iCs/>
        </w:rPr>
      </w:pPr>
      <w:r w:rsidRPr="00FE69CE">
        <w:rPr>
          <w:rFonts w:ascii="Comic Sans MS" w:hAnsi="Comic Sans MS" w:cs="Comic Sans MS"/>
          <w:i/>
          <w:iCs/>
        </w:rPr>
        <w:t>I-Televizyona yakından bakmamalıyız</w:t>
      </w:r>
    </w:p>
    <w:p w:rsidR="0085083F" w:rsidRPr="00FE69CE" w:rsidRDefault="0085083F" w:rsidP="00696EAA">
      <w:pPr>
        <w:spacing w:after="0"/>
        <w:rPr>
          <w:rFonts w:ascii="Comic Sans MS" w:hAnsi="Comic Sans MS" w:cs="Comic Sans MS"/>
          <w:i/>
          <w:iCs/>
        </w:rPr>
      </w:pPr>
      <w:r w:rsidRPr="00FE69CE">
        <w:rPr>
          <w:rFonts w:ascii="Comic Sans MS" w:hAnsi="Comic Sans MS" w:cs="Comic Sans MS"/>
          <w:i/>
          <w:iCs/>
        </w:rPr>
        <w:t>II-Güneşe çıplak gözle bakmamalıyız</w:t>
      </w:r>
    </w:p>
    <w:p w:rsidR="0085083F" w:rsidRPr="00FE69CE" w:rsidRDefault="0085083F" w:rsidP="00696EAA">
      <w:pPr>
        <w:spacing w:after="0"/>
        <w:rPr>
          <w:rFonts w:ascii="Comic Sans MS" w:hAnsi="Comic Sans MS" w:cs="Comic Sans MS"/>
          <w:i/>
          <w:iCs/>
        </w:rPr>
      </w:pPr>
      <w:r w:rsidRPr="00FE69CE">
        <w:rPr>
          <w:rFonts w:ascii="Comic Sans MS" w:hAnsi="Comic Sans MS" w:cs="Comic Sans MS"/>
          <w:i/>
          <w:iCs/>
        </w:rPr>
        <w:t>III-Bilgisayar ekranına uzun süre bakmamalıyız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9-Göz sağlığımız için yukarıdakilerden hangilerine dikkat etmeliyiz?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A-Sadece I                       B-Sadece III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C-I ve II                          </w:t>
      </w:r>
      <w:r w:rsidRPr="00696EAA">
        <w:rPr>
          <w:rFonts w:ascii="Comic Sans MS" w:hAnsi="Comic Sans MS" w:cs="Comic Sans MS"/>
          <w:highlight w:val="cyan"/>
        </w:rPr>
        <w:t>D-I, II ve III</w:t>
      </w:r>
    </w:p>
    <w:p w:rsidR="0085083F" w:rsidRPr="005A7D55" w:rsidRDefault="0085083F" w:rsidP="00696EAA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10-Aşağıdakilerden hangisi doğal ses kaynağıdır?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 w:rsidRPr="00696EAA">
        <w:rPr>
          <w:rFonts w:ascii="Comic Sans MS" w:hAnsi="Comic Sans MS" w:cs="Comic Sans MS"/>
          <w:highlight w:val="cyan"/>
        </w:rPr>
        <w:t>A-Gök gürültüsü</w:t>
      </w:r>
      <w:r>
        <w:rPr>
          <w:rFonts w:ascii="Comic Sans MS" w:hAnsi="Comic Sans MS" w:cs="Comic Sans MS"/>
        </w:rPr>
        <w:t xml:space="preserve">                  B-Flüt sesi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C-Gitar sesi                         D-Davul sesi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42"/>
        <w:gridCol w:w="1842"/>
        <w:gridCol w:w="1843"/>
      </w:tblGrid>
      <w:tr w:rsidR="0085083F" w:rsidRPr="00FC3AAE">
        <w:tc>
          <w:tcPr>
            <w:tcW w:w="1842" w:type="dxa"/>
            <w:shd w:val="clear" w:color="auto" w:fill="DAEEF3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1-mum</w:t>
            </w:r>
          </w:p>
        </w:tc>
        <w:tc>
          <w:tcPr>
            <w:tcW w:w="1842" w:type="dxa"/>
            <w:shd w:val="clear" w:color="auto" w:fill="DAEEF3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2-meşale</w:t>
            </w:r>
          </w:p>
        </w:tc>
        <w:tc>
          <w:tcPr>
            <w:tcW w:w="1843" w:type="dxa"/>
            <w:shd w:val="clear" w:color="auto" w:fill="DAEEF3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3-floresan</w:t>
            </w:r>
          </w:p>
        </w:tc>
      </w:tr>
      <w:tr w:rsidR="0085083F" w:rsidRPr="00FC3AAE">
        <w:tc>
          <w:tcPr>
            <w:tcW w:w="1842" w:type="dxa"/>
            <w:shd w:val="clear" w:color="auto" w:fill="DAEEF3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4-gaz lambası</w:t>
            </w:r>
          </w:p>
        </w:tc>
        <w:tc>
          <w:tcPr>
            <w:tcW w:w="1842" w:type="dxa"/>
            <w:shd w:val="clear" w:color="auto" w:fill="DAEEF3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5-ampul</w:t>
            </w:r>
          </w:p>
        </w:tc>
        <w:tc>
          <w:tcPr>
            <w:tcW w:w="1843" w:type="dxa"/>
            <w:shd w:val="clear" w:color="auto" w:fill="DAEEF3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6-yağ lambası</w:t>
            </w:r>
          </w:p>
        </w:tc>
      </w:tr>
    </w:tbl>
    <w:p w:rsidR="0085083F" w:rsidRPr="00406138" w:rsidRDefault="0085083F" w:rsidP="00696EAA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11-Yukarıda tarih boyunca aydınlatmada kullanılan bazı araçlar verilmiştir.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Bunların geçmişten günümüze doğru sıralanışı hangi seçenekte verilmiştir?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A-6-4-2-1-3-5                   B-1-3-5-6-4-3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 w:rsidRPr="00696EAA">
        <w:rPr>
          <w:rFonts w:ascii="Comic Sans MS" w:hAnsi="Comic Sans MS" w:cs="Comic Sans MS"/>
          <w:highlight w:val="cyan"/>
        </w:rPr>
        <w:t>C-2-6-1-4-5-3</w:t>
      </w:r>
      <w:r>
        <w:rPr>
          <w:rFonts w:ascii="Comic Sans MS" w:hAnsi="Comic Sans MS" w:cs="Comic Sans MS"/>
        </w:rPr>
        <w:t xml:space="preserve">                    D-2-4-1-5-6-3</w:t>
      </w:r>
    </w:p>
    <w:p w:rsidR="0085083F" w:rsidRPr="005A7D55" w:rsidRDefault="0085083F" w:rsidP="00696EAA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12-Aşağıdakilerden hangisi yönünü çıkardığı çok yüksek sesle bulur?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A-Köpek                             B-Güvercin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 w:rsidRPr="00696EAA">
        <w:rPr>
          <w:rFonts w:ascii="Comic Sans MS" w:hAnsi="Comic Sans MS" w:cs="Comic Sans MS"/>
          <w:highlight w:val="cyan"/>
        </w:rPr>
        <w:t>C-Yarasa</w:t>
      </w:r>
      <w:r>
        <w:rPr>
          <w:rFonts w:ascii="Comic Sans MS" w:hAnsi="Comic Sans MS" w:cs="Comic Sans MS"/>
        </w:rPr>
        <w:t xml:space="preserve">                            D-Kedi</w:t>
      </w:r>
    </w:p>
    <w:p w:rsidR="0085083F" w:rsidRPr="005A7D55" w:rsidRDefault="0085083F" w:rsidP="00696EAA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13-</w:t>
      </w:r>
      <w:r w:rsidRPr="008467D0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Aşağıdakilerden hangisinin çıkardığı ses diğerlerinden daha şiddetlidir?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A-Kuş sesi                         </w:t>
      </w:r>
      <w:r w:rsidRPr="00696EAA">
        <w:rPr>
          <w:rFonts w:ascii="Comic Sans MS" w:hAnsi="Comic Sans MS" w:cs="Comic Sans MS"/>
          <w:highlight w:val="cyan"/>
        </w:rPr>
        <w:t>B-Uçak sesi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C-Otomobil sesi                D-Televizyon sesi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14-Ses aşağıdakilerden hangisinde diğerlerine göre daha hızlı yayılır?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A-Hava                           </w:t>
      </w:r>
      <w:r w:rsidRPr="00696EAA">
        <w:rPr>
          <w:rFonts w:ascii="Comic Sans MS" w:hAnsi="Comic Sans MS" w:cs="Comic Sans MS"/>
          <w:highlight w:val="cyan"/>
        </w:rPr>
        <w:t>B-Metal eşyalar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C-Su                               D-Uzay</w:t>
      </w:r>
    </w:p>
    <w:p w:rsidR="0085083F" w:rsidRPr="00A92558" w:rsidRDefault="0085083F" w:rsidP="00696EAA">
      <w:pPr>
        <w:spacing w:after="0"/>
        <w:rPr>
          <w:rFonts w:ascii="Comic Sans MS" w:hAnsi="Comic Sans MS" w:cs="Comic Sans MS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9"/>
        <w:gridCol w:w="4934"/>
      </w:tblGrid>
      <w:tr w:rsidR="0085083F" w:rsidRPr="00FC3AAE">
        <w:tc>
          <w:tcPr>
            <w:tcW w:w="392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I-</w:t>
            </w:r>
          </w:p>
        </w:tc>
        <w:tc>
          <w:tcPr>
            <w:tcW w:w="5135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Sesin şiddetine ……………………………… deriz</w:t>
            </w:r>
          </w:p>
        </w:tc>
      </w:tr>
      <w:tr w:rsidR="0085083F" w:rsidRPr="00FC3AAE">
        <w:tc>
          <w:tcPr>
            <w:tcW w:w="392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II-</w:t>
            </w:r>
          </w:p>
        </w:tc>
        <w:tc>
          <w:tcPr>
            <w:tcW w:w="5135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İnsanları rahatsız eden seslere ……………………………………………… denir</w:t>
            </w:r>
          </w:p>
        </w:tc>
      </w:tr>
      <w:tr w:rsidR="0085083F" w:rsidRPr="00FC3AAE">
        <w:tc>
          <w:tcPr>
            <w:tcW w:w="392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III-</w:t>
            </w:r>
          </w:p>
        </w:tc>
        <w:tc>
          <w:tcPr>
            <w:tcW w:w="5135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  <w:i/>
                <w:iCs/>
              </w:rPr>
            </w:pPr>
            <w:r w:rsidRPr="00FC3AAE">
              <w:rPr>
                <w:rFonts w:ascii="Comic Sans MS" w:hAnsi="Comic Sans MS" w:cs="Comic Sans MS"/>
                <w:i/>
                <w:iCs/>
              </w:rPr>
              <w:t>Ses dalgalar halinde ……………………… yayılır.</w:t>
            </w:r>
          </w:p>
        </w:tc>
      </w:tr>
    </w:tbl>
    <w:p w:rsidR="0085083F" w:rsidRPr="00747A55" w:rsidRDefault="0085083F" w:rsidP="00696EAA">
      <w:pPr>
        <w:spacing w:after="0"/>
        <w:rPr>
          <w:rFonts w:ascii="Comic Sans MS" w:hAnsi="Comic Sans MS" w:cs="Comic Sans MS"/>
          <w:sz w:val="10"/>
          <w:szCs w:val="10"/>
        </w:rPr>
      </w:pP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15-Ses ile ilgili verilen cümlelerde boş bırakılan yerlere aşağıdaki sözcükler uygun olarak yerleştirilirse hangisi boşta kalır?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  gürültü                            B-her yöne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 w:rsidRPr="00696EAA">
        <w:rPr>
          <w:rFonts w:ascii="Comic Sans MS" w:hAnsi="Comic Sans MS" w:cs="Comic Sans MS"/>
          <w:highlight w:val="cyan"/>
        </w:rPr>
        <w:t>C-  doğal</w:t>
      </w:r>
      <w:r>
        <w:rPr>
          <w:rFonts w:ascii="Comic Sans MS" w:hAnsi="Comic Sans MS" w:cs="Comic Sans MS"/>
        </w:rPr>
        <w:t xml:space="preserve">                                D-ses kirliliği</w:t>
      </w:r>
    </w:p>
    <w:p w:rsidR="0085083F" w:rsidRPr="00A92558" w:rsidRDefault="0085083F" w:rsidP="00696EAA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Pr="00EE1ECE" w:rsidRDefault="0085083F" w:rsidP="00696EAA">
      <w:pPr>
        <w:spacing w:after="0"/>
        <w:rPr>
          <w:rFonts w:ascii="Comic Sans MS" w:hAnsi="Comic Sans MS" w:cs="Comic Sans MS"/>
          <w:i/>
          <w:iCs/>
        </w:rPr>
      </w:pPr>
      <w:r w:rsidRPr="00EE1ECE">
        <w:rPr>
          <w:rFonts w:ascii="Comic Sans MS" w:hAnsi="Comic Sans MS" w:cs="Comic Sans MS"/>
          <w:i/>
          <w:iCs/>
        </w:rPr>
        <w:t>I-Dikkat dağınıklığı             II-Baş ağrısı</w:t>
      </w:r>
    </w:p>
    <w:p w:rsidR="0085083F" w:rsidRPr="00EE1ECE" w:rsidRDefault="0085083F" w:rsidP="00696EAA">
      <w:pPr>
        <w:spacing w:after="0"/>
        <w:rPr>
          <w:rFonts w:ascii="Comic Sans MS" w:hAnsi="Comic Sans MS" w:cs="Comic Sans MS"/>
          <w:i/>
          <w:iCs/>
        </w:rPr>
      </w:pPr>
      <w:r w:rsidRPr="00EE1ECE">
        <w:rPr>
          <w:rFonts w:ascii="Comic Sans MS" w:hAnsi="Comic Sans MS" w:cs="Comic Sans MS"/>
          <w:i/>
          <w:iCs/>
        </w:rPr>
        <w:t>III-Görme bozukluğu          IV-Stres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16-Gürültülü bir ortamda uzun süre çalışan bir kişide yukarıdaki olumsuzluklardan hangileri görülür?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A-I ve III                         B-I-III ve IV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 w:rsidRPr="00696EAA">
        <w:rPr>
          <w:rFonts w:ascii="Comic Sans MS" w:hAnsi="Comic Sans MS" w:cs="Comic Sans MS"/>
          <w:highlight w:val="cyan"/>
        </w:rPr>
        <w:t>C-I, II ve IV</w:t>
      </w:r>
      <w:r>
        <w:rPr>
          <w:rFonts w:ascii="Comic Sans MS" w:hAnsi="Comic Sans MS" w:cs="Comic Sans MS"/>
        </w:rPr>
        <w:t xml:space="preserve">                     D-I-II-III ve IV</w:t>
      </w:r>
    </w:p>
    <w:p w:rsidR="0085083F" w:rsidRPr="00A92558" w:rsidRDefault="0085083F" w:rsidP="00696EAA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17-Çevremizdeki varlıkları görebilmemiz için ortamda ışık bulunması gerekir.Buna göre bir ağacı görebilmemiz için aşağıdakilerden hangisinin gerçekleşmesi gerekir?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A-Gözümüzden çıkan ışığın ağacın üzerine düşmesi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 w:rsidRPr="00696EAA">
        <w:rPr>
          <w:rFonts w:ascii="Comic Sans MS" w:hAnsi="Comic Sans MS" w:cs="Comic Sans MS"/>
          <w:highlight w:val="cyan"/>
        </w:rPr>
        <w:t>B-Güneşten gelen ışığın ağaca değmesi ve ağaçtan gözümüze gelmesi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C-Ağaç  ışık kaynağı olduğu için ağacın ışık yayması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D-Gözümüzden çıkan ışığın önce güneşe sonra güneşten ağaca gelmesi</w:t>
      </w:r>
    </w:p>
    <w:p w:rsidR="0085083F" w:rsidRPr="00A92558" w:rsidRDefault="0085083F" w:rsidP="00696EAA">
      <w:pPr>
        <w:spacing w:after="0"/>
        <w:rPr>
          <w:rFonts w:ascii="Comic Sans MS" w:hAnsi="Comic Sans MS" w:cs="Comic Sans MS"/>
          <w:sz w:val="16"/>
          <w:szCs w:val="16"/>
        </w:rPr>
      </w:pP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18-   Aşağıdaki bilgilerden hangisi doğrudur?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A-İlk kullanılan yapay ışık kaynağı ampuldür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B-Floresan lamba mumdan önce icat edilmiştir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C-Meşale ve gaz lambası elektrikle çalışır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 w:rsidRPr="00696EAA">
        <w:rPr>
          <w:rFonts w:ascii="Comic Sans MS" w:hAnsi="Comic Sans MS" w:cs="Comic Sans MS"/>
          <w:highlight w:val="cyan"/>
        </w:rPr>
        <w:t>D-En büyük ısı ve ışık kaynağımız Güneştir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19-Bazı cisimler üzerine ışık geldiğinde ışık kaynağı gibi parlak görünürler. Aşağıdakilerden hangisi bu cisimlere örnek değildir?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A-ayna                               </w:t>
      </w:r>
      <w:r w:rsidRPr="00696EAA">
        <w:rPr>
          <w:rFonts w:ascii="Comic Sans MS" w:hAnsi="Comic Sans MS" w:cs="Comic Sans MS"/>
          <w:highlight w:val="cyan"/>
        </w:rPr>
        <w:t>B-toprak</w:t>
      </w:r>
      <w:r>
        <w:rPr>
          <w:rFonts w:ascii="Comic Sans MS" w:hAnsi="Comic Sans MS" w:cs="Comic Sans MS"/>
        </w:rPr>
        <w:t xml:space="preserve">          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C-reklektör                        D-alüminyum folyo  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84"/>
        <w:gridCol w:w="1843"/>
      </w:tblGrid>
      <w:tr w:rsidR="0085083F" w:rsidRPr="00FC3AAE">
        <w:tc>
          <w:tcPr>
            <w:tcW w:w="1984" w:type="dxa"/>
            <w:shd w:val="clear" w:color="auto" w:fill="DBE5F1"/>
          </w:tcPr>
          <w:p w:rsidR="0085083F" w:rsidRPr="00FC3AAE" w:rsidRDefault="0085083F" w:rsidP="00FC3AAE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Yer</w:t>
            </w:r>
          </w:p>
        </w:tc>
        <w:tc>
          <w:tcPr>
            <w:tcW w:w="1843" w:type="dxa"/>
            <w:shd w:val="clear" w:color="auto" w:fill="DBE5F1"/>
          </w:tcPr>
          <w:p w:rsidR="0085083F" w:rsidRPr="00FC3AAE" w:rsidRDefault="0085083F" w:rsidP="00FC3AAE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Sesin Şiddeti</w:t>
            </w:r>
          </w:p>
        </w:tc>
      </w:tr>
      <w:tr w:rsidR="0085083F" w:rsidRPr="00FC3AAE">
        <w:tc>
          <w:tcPr>
            <w:tcW w:w="1984" w:type="dxa"/>
          </w:tcPr>
          <w:p w:rsidR="0085083F" w:rsidRPr="00FC3AAE" w:rsidRDefault="0085083F" w:rsidP="00FC3AAE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1</w:t>
            </w:r>
          </w:p>
        </w:tc>
        <w:tc>
          <w:tcPr>
            <w:tcW w:w="1843" w:type="dxa"/>
          </w:tcPr>
          <w:p w:rsidR="0085083F" w:rsidRPr="00FC3AAE" w:rsidRDefault="0085083F" w:rsidP="00FC3AAE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oval id="_x0000_s1037" style="position:absolute;left:0;text-align:left;margin-left:46.1pt;margin-top:2.95pt;width:7.15pt;height:7.15pt;z-index:251661312;mso-position-horizontal-relative:text;mso-position-vertical-relative:text" fillcolor="#c0504d" strokecolor="#f2f2f2" strokeweight="3pt">
                  <v:shadow on="t" type="perspective" color="#622423" opacity=".5" offset="1pt" offset2="-1pt"/>
                </v:oval>
              </w:pict>
            </w:r>
            <w:r>
              <w:rPr>
                <w:noProof/>
              </w:rPr>
              <w:pict>
                <v:oval id="_x0000_s1038" style="position:absolute;left:0;text-align:left;margin-left:34.1pt;margin-top:2.95pt;width:7.15pt;height:7.15pt;z-index:251660288;mso-position-horizontal-relative:text;mso-position-vertical-relative:text" fillcolor="#c0504d" strokecolor="#f2f2f2" strokeweight="3pt">
                  <v:shadow on="t" type="perspective" color="#622423" opacity=".5" offset="1pt" offset2="-1pt"/>
                </v:oval>
              </w:pict>
            </w:r>
            <w:r>
              <w:rPr>
                <w:noProof/>
              </w:rPr>
              <w:pict>
                <v:oval id="_x0000_s1039" style="position:absolute;left:0;text-align:left;margin-left:22.1pt;margin-top:2.95pt;width:7.15pt;height:7.15pt;z-index:251659264;mso-position-horizontal-relative:text;mso-position-vertical-relative:text" fillcolor="#c0504d" strokecolor="#f2f2f2" strokeweight="3pt">
                  <v:shadow on="t" type="perspective" color="#622423" opacity=".5" offset="1pt" offset2="-1pt"/>
                </v:oval>
              </w:pict>
            </w:r>
            <w:r>
              <w:rPr>
                <w:noProof/>
              </w:rPr>
              <w:pict>
                <v:oval id="_x0000_s1040" style="position:absolute;left:0;text-align:left;margin-left:10.1pt;margin-top:2.95pt;width:7.15pt;height:7.15pt;z-index:251658240;mso-position-horizontal-relative:text;mso-position-vertical-relative:text" fillcolor="#c0504d" strokecolor="#f2f2f2" strokeweight="3pt">
                  <v:shadow on="t" type="perspective" color="#622423" opacity=".5" offset="1pt" offset2="-1pt"/>
                </v:oval>
              </w:pict>
            </w:r>
          </w:p>
        </w:tc>
      </w:tr>
      <w:tr w:rsidR="0085083F" w:rsidRPr="00FC3AAE">
        <w:tc>
          <w:tcPr>
            <w:tcW w:w="1984" w:type="dxa"/>
          </w:tcPr>
          <w:p w:rsidR="0085083F" w:rsidRPr="00FC3AAE" w:rsidRDefault="0085083F" w:rsidP="00FC3AAE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2</w:t>
            </w:r>
          </w:p>
        </w:tc>
        <w:tc>
          <w:tcPr>
            <w:tcW w:w="1843" w:type="dxa"/>
          </w:tcPr>
          <w:p w:rsidR="0085083F" w:rsidRPr="00FC3AAE" w:rsidRDefault="0085083F" w:rsidP="00FC3AAE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oval id="_x0000_s1041" style="position:absolute;left:0;text-align:left;margin-left:10.1pt;margin-top:5.15pt;width:7.15pt;height:7.15pt;z-index:251662336;mso-position-horizontal-relative:text;mso-position-vertical-relative:text" fillcolor="#c0504d" strokecolor="#f2f2f2" strokeweight="3pt">
                  <v:shadow on="t" type="perspective" color="#622423" opacity=".5" offset="1pt" offset2="-1pt"/>
                </v:oval>
              </w:pict>
            </w:r>
          </w:p>
        </w:tc>
      </w:tr>
      <w:tr w:rsidR="0085083F" w:rsidRPr="00FC3AAE">
        <w:tc>
          <w:tcPr>
            <w:tcW w:w="1984" w:type="dxa"/>
          </w:tcPr>
          <w:p w:rsidR="0085083F" w:rsidRPr="00FC3AAE" w:rsidRDefault="0085083F" w:rsidP="00FC3AAE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3</w:t>
            </w:r>
          </w:p>
        </w:tc>
        <w:tc>
          <w:tcPr>
            <w:tcW w:w="1843" w:type="dxa"/>
          </w:tcPr>
          <w:p w:rsidR="0085083F" w:rsidRPr="00FC3AAE" w:rsidRDefault="0085083F" w:rsidP="00FC3AAE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oval id="_x0000_s1042" style="position:absolute;left:0;text-align:left;margin-left:68.95pt;margin-top:4.65pt;width:7.15pt;height:7.15pt;z-index:251668480;mso-position-horizontal-relative:text;mso-position-vertical-relative:text" fillcolor="#c0504d" strokecolor="#f2f2f2" strokeweight="3pt">
                  <v:shadow on="t" type="perspective" color="#622423" opacity=".5" offset="1pt" offset2="-1pt"/>
                </v:oval>
              </w:pict>
            </w:r>
            <w:r>
              <w:rPr>
                <w:noProof/>
              </w:rPr>
              <w:pict>
                <v:oval id="_x0000_s1043" style="position:absolute;left:0;text-align:left;margin-left:22.1pt;margin-top:4.65pt;width:7.15pt;height:7.15pt;z-index:251666432;mso-position-horizontal-relative:text;mso-position-vertical-relative:text" fillcolor="#c0504d" strokecolor="#f2f2f2" strokeweight="3pt">
                  <v:shadow on="t" type="perspective" color="#622423" opacity=".5" offset="1pt" offset2="-1pt"/>
                </v:oval>
              </w:pict>
            </w:r>
            <w:r>
              <w:rPr>
                <w:noProof/>
              </w:rPr>
              <w:pict>
                <v:oval id="_x0000_s1044" style="position:absolute;left:0;text-align:left;margin-left:10.1pt;margin-top:4.65pt;width:7.15pt;height:7.15pt;z-index:251663360;mso-position-horizontal-relative:text;mso-position-vertical-relative:text" fillcolor="#c0504d" strokecolor="#f2f2f2" strokeweight="3pt">
                  <v:shadow on="t" type="perspective" color="#622423" opacity=".5" offset="1pt" offset2="-1pt"/>
                </v:oval>
              </w:pict>
            </w:r>
            <w:r>
              <w:rPr>
                <w:noProof/>
              </w:rPr>
              <w:pict>
                <v:oval id="_x0000_s1045" style="position:absolute;left:0;text-align:left;margin-left:57.8pt;margin-top:4.65pt;width:7.15pt;height:7.15pt;z-index:251667456;mso-position-horizontal-relative:text;mso-position-vertical-relative:text" fillcolor="#c0504d" strokecolor="#f2f2f2" strokeweight="3pt">
                  <v:shadow on="t" type="perspective" color="#622423" opacity=".5" offset="1pt" offset2="-1pt"/>
                </v:oval>
              </w:pict>
            </w:r>
            <w:r>
              <w:rPr>
                <w:noProof/>
              </w:rPr>
              <w:pict>
                <v:oval id="_x0000_s1046" style="position:absolute;left:0;text-align:left;margin-left:46.1pt;margin-top:4.65pt;width:7.15pt;height:7.15pt;z-index:251665408;mso-position-horizontal-relative:text;mso-position-vertical-relative:text" fillcolor="#c0504d" strokecolor="#f2f2f2" strokeweight="3pt">
                  <v:shadow on="t" type="perspective" color="#622423" opacity=".5" offset="1pt" offset2="-1pt"/>
                </v:oval>
              </w:pict>
            </w:r>
            <w:r>
              <w:rPr>
                <w:noProof/>
              </w:rPr>
              <w:pict>
                <v:oval id="_x0000_s1047" style="position:absolute;left:0;text-align:left;margin-left:34.1pt;margin-top:4.65pt;width:7.15pt;height:7.15pt;z-index:251664384;mso-position-horizontal-relative:text;mso-position-vertical-relative:text" fillcolor="#c0504d" strokecolor="#f2f2f2" strokeweight="3pt">
                  <v:shadow on="t" type="perspective" color="#622423" opacity=".5" offset="1pt" offset2="-1pt"/>
                </v:oval>
              </w:pict>
            </w:r>
          </w:p>
        </w:tc>
      </w:tr>
    </w:tbl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20- Yukarıdaki tabloda bazı yerlerdeki ses şiddeti dereceyle gösterilmiştir. Buna göre bu yerler için verilen bilgilerden hangisi doğrudur?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A-1.mekan en gürültülü yerdir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 w:rsidRPr="00696EAA">
        <w:rPr>
          <w:rFonts w:ascii="Comic Sans MS" w:hAnsi="Comic Sans MS" w:cs="Comic Sans MS"/>
          <w:highlight w:val="cyan"/>
        </w:rPr>
        <w:t>B-2.yer bir kütüphane olabilir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C-3.yer en sessiz yerdir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D-1. yerdeki sesin şiddeti 3. yerden fazladır           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21-Aşağıdaki araçlardan hangisinin en önemli amacı sesi daha uzak yerlere taşımaktır?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A-İşitme cihazı                    B-Stetoskop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C-Elektrikli süpürge              </w:t>
      </w:r>
      <w:r w:rsidRPr="00696EAA">
        <w:rPr>
          <w:rFonts w:ascii="Comic Sans MS" w:hAnsi="Comic Sans MS" w:cs="Comic Sans MS"/>
          <w:highlight w:val="cyan"/>
        </w:rPr>
        <w:t>D-Hoparlör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22-Aşağıdaki aydınlatma araçlarından hangisi diğerlerinden farklı bir enerji kullanarak ışık yayar?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A-Masa lambası                    B-Sokak lambası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C-TV ekranı                          </w:t>
      </w:r>
      <w:r w:rsidRPr="00696EAA">
        <w:rPr>
          <w:rFonts w:ascii="Comic Sans MS" w:hAnsi="Comic Sans MS" w:cs="Comic Sans MS"/>
          <w:highlight w:val="cyan"/>
        </w:rPr>
        <w:t>D-Gaz lambası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23-Aşağıdaki araçlardan hangisi hem ışık hem de ses kaynağıdır?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A-Lamba                           </w:t>
      </w:r>
      <w:r w:rsidRPr="00696EAA">
        <w:rPr>
          <w:rFonts w:ascii="Comic Sans MS" w:hAnsi="Comic Sans MS" w:cs="Comic Sans MS"/>
          <w:highlight w:val="cyan"/>
        </w:rPr>
        <w:t>B-Televizyon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C-Gitar                             D-Flüt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</w:p>
    <w:p w:rsidR="0085083F" w:rsidRPr="00696EAA" w:rsidRDefault="0085083F" w:rsidP="00696EAA">
      <w:pPr>
        <w:spacing w:after="0"/>
        <w:rPr>
          <w:rFonts w:ascii="Comic Sans MS" w:hAnsi="Comic Sans MS" w:cs="Comic Sans MS"/>
          <w:i/>
          <w:iCs/>
        </w:rPr>
      </w:pPr>
      <w:r w:rsidRPr="00696EAA">
        <w:rPr>
          <w:rFonts w:ascii="Comic Sans MS" w:hAnsi="Comic Sans MS" w:cs="Comic Sans MS"/>
          <w:i/>
          <w:iCs/>
        </w:rPr>
        <w:t>I-Ateş böceği        II-Güneş            III-Lamba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24-Yukarıdaki ışık kaynaklarının ortak özelliği aşağıdakilerden hangisidir?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A-Hepside doğal ışık kaynağıdır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B-Hepside cansız ışık kaynaklarıdır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 w:rsidRPr="00696EAA">
        <w:rPr>
          <w:rFonts w:ascii="Comic Sans MS" w:hAnsi="Comic Sans MS" w:cs="Comic Sans MS"/>
          <w:highlight w:val="cyan"/>
        </w:rPr>
        <w:t>C-Hepside etraflarına ışık saçarlar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D-Hepside doğal ışık kaynağıdır</w:t>
      </w:r>
    </w:p>
    <w:p w:rsidR="0085083F" w:rsidRDefault="0085083F" w:rsidP="00696EAA">
      <w:pPr>
        <w:spacing w:after="0"/>
        <w:rPr>
          <w:rFonts w:ascii="Comic Sans MS" w:hAnsi="Comic Sans MS" w:cs="Comic Sans MS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2229"/>
        <w:gridCol w:w="464"/>
        <w:gridCol w:w="2300"/>
      </w:tblGrid>
      <w:tr w:rsidR="0085083F" w:rsidRPr="00FC3AAE">
        <w:tc>
          <w:tcPr>
            <w:tcW w:w="534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1</w:t>
            </w:r>
          </w:p>
        </w:tc>
        <w:tc>
          <w:tcPr>
            <w:tcW w:w="2229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Ampul</w:t>
            </w:r>
          </w:p>
        </w:tc>
        <w:tc>
          <w:tcPr>
            <w:tcW w:w="464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3</w:t>
            </w:r>
          </w:p>
        </w:tc>
        <w:tc>
          <w:tcPr>
            <w:tcW w:w="2300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Mum</w:t>
            </w:r>
          </w:p>
        </w:tc>
      </w:tr>
      <w:tr w:rsidR="0085083F" w:rsidRPr="00FC3AAE">
        <w:tc>
          <w:tcPr>
            <w:tcW w:w="534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2</w:t>
            </w:r>
          </w:p>
        </w:tc>
        <w:tc>
          <w:tcPr>
            <w:tcW w:w="2229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Gaz lambası</w:t>
            </w:r>
          </w:p>
        </w:tc>
        <w:tc>
          <w:tcPr>
            <w:tcW w:w="464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4</w:t>
            </w:r>
          </w:p>
        </w:tc>
        <w:tc>
          <w:tcPr>
            <w:tcW w:w="2300" w:type="dxa"/>
            <w:shd w:val="clear" w:color="auto" w:fill="EAF1DD"/>
          </w:tcPr>
          <w:p w:rsidR="0085083F" w:rsidRPr="00FC3AAE" w:rsidRDefault="0085083F" w:rsidP="00FC3AAE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FC3AAE">
              <w:rPr>
                <w:rFonts w:ascii="Comic Sans MS" w:hAnsi="Comic Sans MS" w:cs="Comic Sans MS"/>
              </w:rPr>
              <w:t>Güneş</w:t>
            </w:r>
          </w:p>
        </w:tc>
      </w:tr>
    </w:tbl>
    <w:p w:rsidR="0085083F" w:rsidRDefault="0085083F" w:rsidP="00696EAA">
      <w:pPr>
        <w:spacing w:after="0"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25-Yukarıdaki ışık kaynakları için hangisini söyleyemeyiz?</w:t>
      </w:r>
    </w:p>
    <w:p w:rsidR="0085083F" w:rsidRDefault="0085083F" w:rsidP="00696EAA">
      <w:pPr>
        <w:spacing w:after="0"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A-4. ışık kaynağı doğal ışık kaynağıdır</w:t>
      </w:r>
    </w:p>
    <w:p w:rsidR="0085083F" w:rsidRDefault="0085083F" w:rsidP="00696EAA">
      <w:pPr>
        <w:spacing w:after="0"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B-3. ışık kaynağı yapay ışık kaynağıdır</w:t>
      </w:r>
    </w:p>
    <w:p w:rsidR="0085083F" w:rsidRDefault="0085083F" w:rsidP="00696EAA">
      <w:pPr>
        <w:spacing w:after="0" w:line="240" w:lineRule="auto"/>
        <w:rPr>
          <w:rFonts w:ascii="Comic Sans MS" w:hAnsi="Comic Sans MS" w:cs="Comic Sans MS"/>
        </w:rPr>
      </w:pPr>
      <w:r w:rsidRPr="00696EAA">
        <w:rPr>
          <w:rFonts w:ascii="Comic Sans MS" w:hAnsi="Comic Sans MS" w:cs="Comic Sans MS"/>
          <w:highlight w:val="cyan"/>
        </w:rPr>
        <w:t>C-4. ışık kaynağını sadece geceleri görebiliriz</w:t>
      </w:r>
    </w:p>
    <w:p w:rsidR="0085083F" w:rsidRPr="00C50721" w:rsidRDefault="0085083F" w:rsidP="00696EAA">
      <w:pPr>
        <w:spacing w:after="0"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D-1 ve 2. Işık kaynakları en fazla ışığı yayanlardır</w:t>
      </w:r>
    </w:p>
    <w:p w:rsidR="0085083F" w:rsidRPr="00C50721" w:rsidRDefault="0085083F" w:rsidP="00696EAA">
      <w:pPr>
        <w:spacing w:after="0" w:line="240" w:lineRule="auto"/>
        <w:rPr>
          <w:rFonts w:ascii="Comic Sans MS" w:hAnsi="Comic Sans MS" w:cs="Comic Sans MS"/>
        </w:rPr>
      </w:pPr>
    </w:p>
    <w:sectPr w:rsidR="0085083F" w:rsidRPr="00C50721" w:rsidSect="00C50721">
      <w:headerReference w:type="default" r:id="rId6"/>
      <w:footerReference w:type="default" r:id="rId7"/>
      <w:pgSz w:w="11906" w:h="16838"/>
      <w:pgMar w:top="567" w:right="424" w:bottom="567" w:left="426" w:header="454" w:footer="454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83F" w:rsidRDefault="0085083F" w:rsidP="00C50721">
      <w:pPr>
        <w:spacing w:after="0" w:line="240" w:lineRule="auto"/>
      </w:pPr>
      <w:r>
        <w:separator/>
      </w:r>
    </w:p>
  </w:endnote>
  <w:endnote w:type="continuationSeparator" w:id="0">
    <w:p w:rsidR="0085083F" w:rsidRDefault="0085083F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83F" w:rsidRPr="005C7996" w:rsidRDefault="0085083F" w:rsidP="005C7996">
    <w:pPr>
      <w:pStyle w:val="Footer"/>
    </w:pPr>
    <w:hyperlink r:id="rId1" w:history="1">
      <w:r>
        <w:rPr>
          <w:rStyle w:val="Hyperlink"/>
          <w:b/>
          <w:bCs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83F" w:rsidRDefault="0085083F" w:rsidP="00C50721">
      <w:pPr>
        <w:spacing w:after="0" w:line="240" w:lineRule="auto"/>
      </w:pPr>
      <w:r>
        <w:separator/>
      </w:r>
    </w:p>
  </w:footnote>
  <w:footnote w:type="continuationSeparator" w:id="0">
    <w:p w:rsidR="0085083F" w:rsidRDefault="0085083F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83F" w:rsidRPr="00C50721" w:rsidRDefault="0085083F" w:rsidP="00C50721">
    <w:pPr>
      <w:pStyle w:val="Header"/>
      <w:jc w:val="center"/>
      <w:rPr>
        <w:rFonts w:ascii="Comic Sans MS" w:hAnsi="Comic Sans MS" w:cs="Comic Sans MS"/>
        <w:sz w:val="28"/>
        <w:szCs w:val="28"/>
      </w:rPr>
    </w:pPr>
    <w:r>
      <w:rPr>
        <w:rFonts w:ascii="Comic Sans MS" w:hAnsi="Comic Sans MS" w:cs="Comic Sans MS"/>
        <w:sz w:val="28"/>
        <w:szCs w:val="28"/>
      </w:rPr>
      <w:t>IŞIK ve SES  -  TEST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0721"/>
    <w:rsid w:val="002534D8"/>
    <w:rsid w:val="00406138"/>
    <w:rsid w:val="00502C46"/>
    <w:rsid w:val="005A7D55"/>
    <w:rsid w:val="005C7996"/>
    <w:rsid w:val="00696EAA"/>
    <w:rsid w:val="00744D88"/>
    <w:rsid w:val="00747A55"/>
    <w:rsid w:val="008467D0"/>
    <w:rsid w:val="0085083F"/>
    <w:rsid w:val="008E6B3A"/>
    <w:rsid w:val="00973E0B"/>
    <w:rsid w:val="009D29C5"/>
    <w:rsid w:val="00A131B9"/>
    <w:rsid w:val="00A92558"/>
    <w:rsid w:val="00C50721"/>
    <w:rsid w:val="00EE1ECE"/>
    <w:rsid w:val="00FC3AAE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1B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50721"/>
  </w:style>
  <w:style w:type="paragraph" w:styleId="Footer">
    <w:name w:val="footer"/>
    <w:basedOn w:val="Normal"/>
    <w:link w:val="FooterChar"/>
    <w:uiPriority w:val="99"/>
    <w:semiHidden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50721"/>
  </w:style>
  <w:style w:type="table" w:styleId="TableGrid">
    <w:name w:val="Table Grid"/>
    <w:basedOn w:val="TableNormal"/>
    <w:uiPriority w:val="99"/>
    <w:rsid w:val="00973E0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34D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C79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766</TotalTime>
  <Pages>4</Pages>
  <Words>1818</Words>
  <Characters>10366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edanur</cp:lastModifiedBy>
  <cp:revision>2</cp:revision>
  <dcterms:created xsi:type="dcterms:W3CDTF">2015-02-26T19:04:00Z</dcterms:created>
  <dcterms:modified xsi:type="dcterms:W3CDTF">2015-03-03T11:52:00Z</dcterms:modified>
</cp:coreProperties>
</file>